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5027" w:type="pct"/>
        <w:tblBorders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2972"/>
        <w:gridCol w:w="1560"/>
        <w:gridCol w:w="1558"/>
        <w:gridCol w:w="3576"/>
        <w:gridCol w:w="14"/>
      </w:tblGrid>
      <w:tr w:rsidR="00F403AF" w:rsidRPr="00A14BDF" w14:paraId="025F1CC6" w14:textId="77777777" w:rsidTr="00915909">
        <w:trPr>
          <w:gridAfter w:val="1"/>
          <w:wAfter w:w="7" w:type="pct"/>
          <w:trHeight w:val="397"/>
        </w:trPr>
        <w:tc>
          <w:tcPr>
            <w:tcW w:w="4993" w:type="pct"/>
            <w:gridSpan w:val="4"/>
            <w:shd w:val="clear" w:color="auto" w:fill="01A1DF"/>
            <w:vAlign w:val="center"/>
          </w:tcPr>
          <w:p w14:paraId="5E6FCED8" w14:textId="08F4E4C7" w:rsidR="00F403AF" w:rsidRPr="00A14BDF" w:rsidRDefault="00F403AF" w:rsidP="00DF2A93">
            <w:pPr>
              <w:pStyle w:val="Heading1"/>
              <w:spacing w:after="0"/>
              <w:jc w:val="center"/>
              <w:rPr>
                <w:rFonts w:ascii="Lato" w:hAnsi="Lato"/>
                <w:b/>
                <w:bCs/>
                <w:color w:val="auto"/>
                <w:sz w:val="20"/>
                <w:szCs w:val="20"/>
                <w:lang w:val="en-GB"/>
              </w:rPr>
            </w:pPr>
            <w:r w:rsidRPr="007C6DEF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>Tutor and Learner Review Form</w:t>
            </w:r>
          </w:p>
        </w:tc>
      </w:tr>
      <w:tr w:rsidR="00F403AF" w:rsidRPr="00A14BDF" w14:paraId="3B0DF0CD" w14:textId="77777777" w:rsidTr="00915909">
        <w:trPr>
          <w:gridAfter w:val="1"/>
          <w:wAfter w:w="7" w:type="pct"/>
          <w:trHeight w:val="340"/>
        </w:trPr>
        <w:tc>
          <w:tcPr>
            <w:tcW w:w="4993" w:type="pct"/>
            <w:gridSpan w:val="4"/>
            <w:vAlign w:val="center"/>
          </w:tcPr>
          <w:p w14:paraId="15DF856A" w14:textId="77777777" w:rsidR="00F403AF" w:rsidRPr="00A14BDF" w:rsidRDefault="00F403AF" w:rsidP="00DF2A93">
            <w:pPr>
              <w:spacing w:after="0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A14BDF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T Level Foundation Year:</w:t>
            </w:r>
          </w:p>
        </w:tc>
      </w:tr>
      <w:tr w:rsidR="00F403AF" w:rsidRPr="00A14BDF" w14:paraId="2AC59CB5" w14:textId="77777777" w:rsidTr="00915909">
        <w:trPr>
          <w:gridAfter w:val="1"/>
          <w:wAfter w:w="7" w:type="pct"/>
          <w:trHeight w:val="340"/>
        </w:trPr>
        <w:tc>
          <w:tcPr>
            <w:tcW w:w="4993" w:type="pct"/>
            <w:gridSpan w:val="4"/>
            <w:vAlign w:val="center"/>
          </w:tcPr>
          <w:p w14:paraId="20DBC948" w14:textId="7A2EE22C" w:rsidR="00F403AF" w:rsidRPr="00A14BDF" w:rsidRDefault="00F403AF" w:rsidP="00DF2A93">
            <w:pPr>
              <w:spacing w:after="0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A14BDF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 xml:space="preserve">Student </w:t>
            </w:r>
            <w:r w:rsidR="0029262F" w:rsidRPr="00A14BDF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n</w:t>
            </w:r>
            <w:r w:rsidRPr="00A14BDF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ame:</w:t>
            </w:r>
          </w:p>
        </w:tc>
      </w:tr>
      <w:tr w:rsidR="00F403AF" w:rsidRPr="00A14BDF" w14:paraId="44EFAA05" w14:textId="77777777" w:rsidTr="00915909">
        <w:trPr>
          <w:gridAfter w:val="1"/>
          <w:wAfter w:w="7" w:type="pct"/>
          <w:trHeight w:val="340"/>
        </w:trPr>
        <w:tc>
          <w:tcPr>
            <w:tcW w:w="4993" w:type="pct"/>
            <w:gridSpan w:val="4"/>
            <w:vAlign w:val="center"/>
          </w:tcPr>
          <w:p w14:paraId="7A19A584" w14:textId="049C5F7B" w:rsidR="00F403AF" w:rsidRPr="00A14BDF" w:rsidRDefault="00F403AF" w:rsidP="00DF2A93">
            <w:pPr>
              <w:spacing w:after="0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A14BDF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 xml:space="preserve">Tutor </w:t>
            </w:r>
            <w:r w:rsidR="0029262F" w:rsidRPr="00A14BDF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n</w:t>
            </w:r>
            <w:r w:rsidRPr="00A14BDF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ame:</w:t>
            </w:r>
          </w:p>
        </w:tc>
      </w:tr>
      <w:tr w:rsidR="00F403AF" w:rsidRPr="00A14BDF" w14:paraId="5B0AC73C" w14:textId="77777777" w:rsidTr="00915909">
        <w:trPr>
          <w:gridAfter w:val="1"/>
          <w:wAfter w:w="7" w:type="pct"/>
          <w:trHeight w:val="340"/>
        </w:trPr>
        <w:tc>
          <w:tcPr>
            <w:tcW w:w="4993" w:type="pct"/>
            <w:gridSpan w:val="4"/>
            <w:vAlign w:val="center"/>
          </w:tcPr>
          <w:p w14:paraId="395A5F67" w14:textId="051BB5CC" w:rsidR="00F403AF" w:rsidRPr="00A14BDF" w:rsidRDefault="00F403AF" w:rsidP="00DF2A93">
            <w:pPr>
              <w:spacing w:after="0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A14BDF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 xml:space="preserve">Review </w:t>
            </w:r>
            <w:r w:rsidR="0029262F" w:rsidRPr="00A14BDF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m</w:t>
            </w:r>
            <w:r w:rsidRPr="00A14BDF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 xml:space="preserve">eeting (e.g.  1, 2, 3, 4): </w:t>
            </w:r>
          </w:p>
        </w:tc>
      </w:tr>
      <w:tr w:rsidR="00F403AF" w:rsidRPr="00A14BDF" w14:paraId="1CEBF006" w14:textId="77777777" w:rsidTr="00915909">
        <w:trPr>
          <w:gridAfter w:val="1"/>
          <w:wAfter w:w="7" w:type="pct"/>
          <w:trHeight w:val="340"/>
        </w:trPr>
        <w:tc>
          <w:tcPr>
            <w:tcW w:w="4993" w:type="pct"/>
            <w:gridSpan w:val="4"/>
            <w:vAlign w:val="center"/>
          </w:tcPr>
          <w:p w14:paraId="478A3A50" w14:textId="1547F01E" w:rsidR="00F403AF" w:rsidRPr="00A14BDF" w:rsidRDefault="00F403AF" w:rsidP="00DF2A93">
            <w:pPr>
              <w:spacing w:after="0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A14BDF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 xml:space="preserve">Review </w:t>
            </w:r>
            <w:r w:rsidR="0029262F" w:rsidRPr="00A14BDF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p</w:t>
            </w:r>
            <w:r w:rsidRPr="00A14BDF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 xml:space="preserve">oint: </w:t>
            </w:r>
            <w:r w:rsidRPr="00A14BDF">
              <w:rPr>
                <w:rFonts w:ascii="Lato" w:hAnsi="Lato"/>
                <w:sz w:val="20"/>
                <w:szCs w:val="20"/>
                <w:lang w:val="en-GB"/>
              </w:rPr>
              <w:t>Initial/Mid-year/End-year/Other</w:t>
            </w:r>
            <w:r w:rsidR="58D15880" w:rsidRPr="55B8D270">
              <w:rPr>
                <w:rFonts w:ascii="Lato" w:hAnsi="Lato"/>
                <w:sz w:val="20"/>
                <w:szCs w:val="20"/>
                <w:lang w:val="en-GB"/>
              </w:rPr>
              <w:t>:</w:t>
            </w:r>
          </w:p>
        </w:tc>
      </w:tr>
      <w:tr w:rsidR="00F403AF" w:rsidRPr="00A14BDF" w14:paraId="537ABD0D" w14:textId="77777777" w:rsidTr="00915909">
        <w:trPr>
          <w:gridAfter w:val="1"/>
          <w:wAfter w:w="7" w:type="pct"/>
          <w:trHeight w:val="397"/>
        </w:trPr>
        <w:tc>
          <w:tcPr>
            <w:tcW w:w="4993" w:type="pct"/>
            <w:gridSpan w:val="4"/>
            <w:vAlign w:val="center"/>
          </w:tcPr>
          <w:p w14:paraId="2263CB4E" w14:textId="77777777" w:rsidR="00F403AF" w:rsidRPr="00A14BDF" w:rsidRDefault="00F403AF" w:rsidP="00F403AF">
            <w:pPr>
              <w:pStyle w:val="Heading3"/>
              <w:rPr>
                <w:rFonts w:ascii="Lato" w:hAnsi="Lato"/>
                <w:b/>
                <w:bCs/>
                <w:color w:val="auto"/>
                <w:sz w:val="20"/>
                <w:szCs w:val="20"/>
                <w:lang w:val="en-GB"/>
              </w:rPr>
            </w:pPr>
            <w:r w:rsidRPr="00A14BDF">
              <w:rPr>
                <w:rFonts w:ascii="Lato" w:hAnsi="Lato"/>
                <w:b/>
                <w:bCs/>
                <w:color w:val="auto"/>
                <w:sz w:val="20"/>
                <w:szCs w:val="20"/>
                <w:lang w:val="en-GB"/>
              </w:rPr>
              <w:t>Review Rating</w:t>
            </w:r>
            <w:r w:rsidRPr="00A14BDF">
              <w:rPr>
                <w:rFonts w:ascii="Lato" w:eastAsia="Times New Roman" w:hAnsi="Lato" w:cs="Times New Roman"/>
                <w:b/>
                <w:bCs/>
                <w:color w:val="auto"/>
                <w:sz w:val="20"/>
                <w:szCs w:val="20"/>
                <w:lang w:val="en-GB" w:eastAsia="en-GB"/>
              </w:rPr>
              <w:t xml:space="preserve"> Scale:</w:t>
            </w:r>
          </w:p>
          <w:p w14:paraId="697B40DB" w14:textId="77777777" w:rsidR="00F403AF" w:rsidRPr="00A14BDF" w:rsidRDefault="00F403AF" w:rsidP="00F403AF">
            <w:pPr>
              <w:spacing w:before="100" w:beforeAutospacing="1" w:after="100" w:afterAutospacing="1"/>
              <w:rPr>
                <w:rFonts w:ascii="Lato" w:hAnsi="Lato" w:cs="Times New Roman"/>
                <w:sz w:val="20"/>
                <w:szCs w:val="20"/>
                <w:lang w:val="en-GB" w:eastAsia="en-GB"/>
              </w:rPr>
            </w:pPr>
            <w:r w:rsidRPr="00A14BDF">
              <w:rPr>
                <w:rFonts w:ascii="Lato" w:hAnsi="Lato" w:cs="Times New Roman"/>
                <w:b/>
                <w:bCs/>
                <w:sz w:val="20"/>
                <w:szCs w:val="20"/>
                <w:lang w:val="en-GB" w:eastAsia="en-GB"/>
              </w:rPr>
              <w:t>1 – Emerging:</w:t>
            </w:r>
            <w:r w:rsidRPr="00A14BDF">
              <w:rPr>
                <w:rFonts w:ascii="Lato" w:hAnsi="Lato" w:cs="Times New Roman"/>
                <w:sz w:val="20"/>
                <w:szCs w:val="20"/>
                <w:lang w:val="en-GB" w:eastAsia="en-GB"/>
              </w:rPr>
              <w:t xml:space="preserve"> Needs significant support; knowledge and skill(s) rarely demonstrated.</w:t>
            </w:r>
          </w:p>
          <w:p w14:paraId="38740360" w14:textId="77777777" w:rsidR="00F403AF" w:rsidRPr="00A14BDF" w:rsidRDefault="00F403AF" w:rsidP="00F403AF">
            <w:pPr>
              <w:spacing w:before="100" w:beforeAutospacing="1" w:after="100" w:afterAutospacing="1"/>
              <w:rPr>
                <w:rFonts w:ascii="Lato" w:hAnsi="Lato" w:cs="Times New Roman"/>
                <w:sz w:val="20"/>
                <w:szCs w:val="20"/>
                <w:lang w:val="en-GB" w:eastAsia="en-GB"/>
              </w:rPr>
            </w:pPr>
            <w:r w:rsidRPr="00A14BDF">
              <w:rPr>
                <w:rFonts w:ascii="Lato" w:hAnsi="Lato" w:cs="Times New Roman"/>
                <w:b/>
                <w:bCs/>
                <w:sz w:val="20"/>
                <w:szCs w:val="20"/>
                <w:lang w:val="en-GB" w:eastAsia="en-GB"/>
              </w:rPr>
              <w:t>2 – Developing:</w:t>
            </w:r>
            <w:r w:rsidRPr="00A14BDF">
              <w:rPr>
                <w:rFonts w:ascii="Lato" w:hAnsi="Lato" w:cs="Times New Roman"/>
                <w:sz w:val="20"/>
                <w:szCs w:val="20"/>
                <w:lang w:val="en-GB" w:eastAsia="en-GB"/>
              </w:rPr>
              <w:t xml:space="preserve"> Some progress; knowledge and skill(s) shown inconsistently.</w:t>
            </w:r>
          </w:p>
          <w:p w14:paraId="55B25057" w14:textId="77777777" w:rsidR="00F403AF" w:rsidRPr="00A14BDF" w:rsidRDefault="00F403AF" w:rsidP="00F403AF">
            <w:pPr>
              <w:spacing w:before="100" w:beforeAutospacing="1" w:after="100" w:afterAutospacing="1"/>
              <w:rPr>
                <w:rFonts w:ascii="Lato" w:hAnsi="Lato" w:cs="Times New Roman"/>
                <w:sz w:val="20"/>
                <w:szCs w:val="20"/>
                <w:lang w:val="en-GB" w:eastAsia="en-GB"/>
              </w:rPr>
            </w:pPr>
            <w:r w:rsidRPr="00A14BDF">
              <w:rPr>
                <w:rFonts w:ascii="Lato" w:hAnsi="Lato" w:cs="Times New Roman"/>
                <w:b/>
                <w:bCs/>
                <w:sz w:val="20"/>
                <w:szCs w:val="20"/>
                <w:lang w:val="en-GB" w:eastAsia="en-GB"/>
              </w:rPr>
              <w:t>3 – Competent:</w:t>
            </w:r>
            <w:r w:rsidRPr="00A14BDF">
              <w:rPr>
                <w:rFonts w:ascii="Lato" w:hAnsi="Lato" w:cs="Times New Roman"/>
                <w:sz w:val="20"/>
                <w:szCs w:val="20"/>
                <w:lang w:val="en-GB" w:eastAsia="en-GB"/>
              </w:rPr>
              <w:t xml:space="preserve"> Meets expected standard; knowledge and skill(s) shown reliably.</w:t>
            </w:r>
          </w:p>
          <w:p w14:paraId="34C10AF9" w14:textId="77777777" w:rsidR="00F403AF" w:rsidRPr="00A14BDF" w:rsidRDefault="00F403AF" w:rsidP="00F403AF">
            <w:pPr>
              <w:spacing w:before="100" w:beforeAutospacing="1" w:after="100" w:afterAutospacing="1"/>
              <w:rPr>
                <w:rFonts w:ascii="Lato" w:hAnsi="Lato" w:cs="Times New Roman"/>
                <w:sz w:val="20"/>
                <w:szCs w:val="20"/>
                <w:lang w:val="en-GB" w:eastAsia="en-GB"/>
              </w:rPr>
            </w:pPr>
            <w:r w:rsidRPr="00A14BDF">
              <w:rPr>
                <w:rFonts w:ascii="Lato" w:hAnsi="Lato" w:cs="Times New Roman"/>
                <w:b/>
                <w:bCs/>
                <w:sz w:val="20"/>
                <w:szCs w:val="20"/>
                <w:lang w:val="en-GB" w:eastAsia="en-GB"/>
              </w:rPr>
              <w:t>4 – Strong:</w:t>
            </w:r>
            <w:r w:rsidRPr="00A14BDF">
              <w:rPr>
                <w:rFonts w:ascii="Lato" w:hAnsi="Lato" w:cs="Times New Roman"/>
                <w:sz w:val="20"/>
                <w:szCs w:val="20"/>
                <w:lang w:val="en-GB" w:eastAsia="en-GB"/>
              </w:rPr>
              <w:t xml:space="preserve"> Above standard; knowledge and skill(s) shown confidently and effectively.</w:t>
            </w:r>
          </w:p>
          <w:p w14:paraId="6CCEC57A" w14:textId="77777777" w:rsidR="00F403AF" w:rsidRPr="00A14BDF" w:rsidRDefault="00F403AF" w:rsidP="00F403AF">
            <w:pPr>
              <w:spacing w:before="100" w:beforeAutospacing="1" w:after="100" w:afterAutospacing="1"/>
              <w:rPr>
                <w:rFonts w:ascii="Lato" w:hAnsi="Lato" w:cs="Times New Roman"/>
                <w:sz w:val="20"/>
                <w:szCs w:val="20"/>
                <w:lang w:val="en-GB" w:eastAsia="en-GB"/>
              </w:rPr>
            </w:pPr>
            <w:r w:rsidRPr="00A14BDF">
              <w:rPr>
                <w:rFonts w:ascii="Lato" w:hAnsi="Lato" w:cs="Times New Roman"/>
                <w:b/>
                <w:bCs/>
                <w:sz w:val="20"/>
                <w:szCs w:val="20"/>
                <w:lang w:val="en-GB" w:eastAsia="en-GB"/>
              </w:rPr>
              <w:t>5 – Excellent:</w:t>
            </w:r>
            <w:r w:rsidRPr="00A14BDF">
              <w:rPr>
                <w:rFonts w:ascii="Lato" w:hAnsi="Lato" w:cs="Times New Roman"/>
                <w:sz w:val="20"/>
                <w:szCs w:val="20"/>
                <w:lang w:val="en-GB" w:eastAsia="en-GB"/>
              </w:rPr>
              <w:t xml:space="preserve"> Consistently high standard; knowledge and skill(s) shown independently and to a professional level.</w:t>
            </w:r>
          </w:p>
        </w:tc>
      </w:tr>
      <w:tr w:rsidR="00F403AF" w:rsidRPr="00A14BDF" w14:paraId="4BBF44FB" w14:textId="77777777" w:rsidTr="00915909">
        <w:trPr>
          <w:trHeight w:val="397"/>
        </w:trPr>
        <w:tc>
          <w:tcPr>
            <w:tcW w:w="1535" w:type="pct"/>
            <w:shd w:val="clear" w:color="auto" w:fill="01A1DF"/>
            <w:vAlign w:val="center"/>
          </w:tcPr>
          <w:p w14:paraId="26B36C92" w14:textId="77777777" w:rsidR="00F403AF" w:rsidRPr="007C6DEF" w:rsidRDefault="00F403AF" w:rsidP="00DF2A93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</w:pPr>
            <w:r w:rsidRPr="007C6DEF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>Theme</w:t>
            </w:r>
          </w:p>
        </w:tc>
        <w:tc>
          <w:tcPr>
            <w:tcW w:w="806" w:type="pct"/>
            <w:shd w:val="clear" w:color="auto" w:fill="01A1DF"/>
            <w:vAlign w:val="center"/>
          </w:tcPr>
          <w:p w14:paraId="4C58F681" w14:textId="77777777" w:rsidR="00F403AF" w:rsidRPr="007C6DEF" w:rsidRDefault="00F403AF" w:rsidP="00DF2A93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</w:pPr>
            <w:r w:rsidRPr="007C6DEF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>Initial rating</w:t>
            </w:r>
          </w:p>
        </w:tc>
        <w:tc>
          <w:tcPr>
            <w:tcW w:w="805" w:type="pct"/>
            <w:shd w:val="clear" w:color="auto" w:fill="01A1DF"/>
            <w:vAlign w:val="center"/>
          </w:tcPr>
          <w:p w14:paraId="0BF5880F" w14:textId="77777777" w:rsidR="00F403AF" w:rsidRPr="007C6DEF" w:rsidRDefault="00F403AF" w:rsidP="00DF2A93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</w:pPr>
            <w:r w:rsidRPr="007C6DEF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>Current rating</w:t>
            </w:r>
          </w:p>
        </w:tc>
        <w:tc>
          <w:tcPr>
            <w:tcW w:w="1854" w:type="pct"/>
            <w:gridSpan w:val="2"/>
            <w:shd w:val="clear" w:color="auto" w:fill="01A1DF"/>
            <w:vAlign w:val="center"/>
          </w:tcPr>
          <w:p w14:paraId="65716F14" w14:textId="77777777" w:rsidR="00F403AF" w:rsidRPr="007C6DEF" w:rsidRDefault="00F403AF" w:rsidP="00DF2A93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</w:pPr>
            <w:r w:rsidRPr="007C6DEF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>Distance travelled</w:t>
            </w:r>
          </w:p>
        </w:tc>
      </w:tr>
      <w:tr w:rsidR="00F403AF" w:rsidRPr="00A14BDF" w14:paraId="1BB462F1" w14:textId="77777777" w:rsidTr="00915909">
        <w:trPr>
          <w:trHeight w:val="454"/>
        </w:trPr>
        <w:tc>
          <w:tcPr>
            <w:tcW w:w="1535" w:type="pct"/>
            <w:vAlign w:val="center"/>
          </w:tcPr>
          <w:p w14:paraId="03C62E8C" w14:textId="77777777" w:rsidR="00F403AF" w:rsidRPr="00A14BDF" w:rsidRDefault="00F403AF" w:rsidP="00F403AF">
            <w:pPr>
              <w:jc w:val="center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A14BDF">
              <w:rPr>
                <w:rFonts w:ascii="Lato" w:hAnsi="Lato"/>
                <w:sz w:val="20"/>
                <w:szCs w:val="20"/>
                <w:lang w:val="en-GB"/>
              </w:rPr>
              <w:t>English</w:t>
            </w:r>
          </w:p>
        </w:tc>
        <w:tc>
          <w:tcPr>
            <w:tcW w:w="806" w:type="pct"/>
            <w:vAlign w:val="center"/>
          </w:tcPr>
          <w:p w14:paraId="64F470C5" w14:textId="77777777" w:rsidR="00F403AF" w:rsidRPr="00A14BDF" w:rsidRDefault="00F403AF" w:rsidP="00F403AF">
            <w:pPr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805" w:type="pct"/>
            <w:vAlign w:val="center"/>
          </w:tcPr>
          <w:p w14:paraId="10973373" w14:textId="77777777" w:rsidR="00F403AF" w:rsidRPr="00A14BDF" w:rsidRDefault="00F403AF" w:rsidP="00F403AF">
            <w:pPr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1854" w:type="pct"/>
            <w:gridSpan w:val="2"/>
            <w:vAlign w:val="center"/>
          </w:tcPr>
          <w:p w14:paraId="139D7C40" w14:textId="77777777" w:rsidR="00F403AF" w:rsidRPr="00A14BDF" w:rsidRDefault="00F403AF" w:rsidP="00F403AF">
            <w:pPr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</w:tr>
      <w:tr w:rsidR="00F403AF" w:rsidRPr="00A14BDF" w14:paraId="388970F3" w14:textId="77777777" w:rsidTr="00915909">
        <w:trPr>
          <w:trHeight w:val="454"/>
        </w:trPr>
        <w:tc>
          <w:tcPr>
            <w:tcW w:w="1535" w:type="pct"/>
            <w:vAlign w:val="center"/>
          </w:tcPr>
          <w:p w14:paraId="72447A29" w14:textId="5FE472C8" w:rsidR="00F403AF" w:rsidRPr="00A14BDF" w:rsidRDefault="00F403AF" w:rsidP="00F403AF">
            <w:pPr>
              <w:jc w:val="center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57F44A6C">
              <w:rPr>
                <w:rFonts w:ascii="Lato" w:hAnsi="Lato"/>
                <w:sz w:val="20"/>
                <w:szCs w:val="20"/>
                <w:lang w:val="en-GB"/>
              </w:rPr>
              <w:t>Maths</w:t>
            </w:r>
          </w:p>
        </w:tc>
        <w:tc>
          <w:tcPr>
            <w:tcW w:w="806" w:type="pct"/>
            <w:vAlign w:val="center"/>
          </w:tcPr>
          <w:p w14:paraId="480F6317" w14:textId="77777777" w:rsidR="00F403AF" w:rsidRPr="00A14BDF" w:rsidRDefault="00F403AF" w:rsidP="00F403AF">
            <w:pPr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805" w:type="pct"/>
            <w:vAlign w:val="center"/>
          </w:tcPr>
          <w:p w14:paraId="11594E49" w14:textId="77777777" w:rsidR="00F403AF" w:rsidRPr="00A14BDF" w:rsidRDefault="00F403AF" w:rsidP="00F403AF">
            <w:pPr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1854" w:type="pct"/>
            <w:gridSpan w:val="2"/>
            <w:vAlign w:val="center"/>
          </w:tcPr>
          <w:p w14:paraId="2A1D13B3" w14:textId="77777777" w:rsidR="00F403AF" w:rsidRPr="00A14BDF" w:rsidRDefault="00F403AF" w:rsidP="00F403AF">
            <w:pPr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</w:tr>
      <w:tr w:rsidR="00F403AF" w:rsidRPr="00A14BDF" w14:paraId="520F1720" w14:textId="77777777" w:rsidTr="00915909">
        <w:trPr>
          <w:trHeight w:val="454"/>
        </w:trPr>
        <w:tc>
          <w:tcPr>
            <w:tcW w:w="1535" w:type="pct"/>
            <w:vAlign w:val="center"/>
          </w:tcPr>
          <w:p w14:paraId="0BBEF997" w14:textId="77777777" w:rsidR="00F403AF" w:rsidRPr="00A14BDF" w:rsidRDefault="00F403AF" w:rsidP="00F403AF">
            <w:pPr>
              <w:jc w:val="center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A14BDF">
              <w:rPr>
                <w:rFonts w:ascii="Lato" w:hAnsi="Lato"/>
                <w:sz w:val="20"/>
                <w:szCs w:val="20"/>
                <w:lang w:val="en-GB"/>
              </w:rPr>
              <w:t>Digital Skills</w:t>
            </w:r>
          </w:p>
        </w:tc>
        <w:tc>
          <w:tcPr>
            <w:tcW w:w="806" w:type="pct"/>
            <w:vAlign w:val="center"/>
          </w:tcPr>
          <w:p w14:paraId="3879CB21" w14:textId="77777777" w:rsidR="00F403AF" w:rsidRPr="00A14BDF" w:rsidRDefault="00F403AF" w:rsidP="00F403AF">
            <w:pPr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805" w:type="pct"/>
            <w:vAlign w:val="center"/>
          </w:tcPr>
          <w:p w14:paraId="33729073" w14:textId="77777777" w:rsidR="00F403AF" w:rsidRPr="00A14BDF" w:rsidRDefault="00F403AF" w:rsidP="00F403AF">
            <w:pPr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1854" w:type="pct"/>
            <w:gridSpan w:val="2"/>
            <w:vAlign w:val="center"/>
          </w:tcPr>
          <w:p w14:paraId="4D1C4EFD" w14:textId="77777777" w:rsidR="00F403AF" w:rsidRPr="00A14BDF" w:rsidRDefault="00F403AF" w:rsidP="00F403AF">
            <w:pPr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</w:tr>
      <w:tr w:rsidR="00F403AF" w:rsidRPr="00A14BDF" w14:paraId="46C4A608" w14:textId="77777777" w:rsidTr="00915909">
        <w:trPr>
          <w:trHeight w:val="454"/>
        </w:trPr>
        <w:tc>
          <w:tcPr>
            <w:tcW w:w="1535" w:type="pct"/>
            <w:vAlign w:val="center"/>
          </w:tcPr>
          <w:p w14:paraId="27F710F3" w14:textId="77777777" w:rsidR="00F403AF" w:rsidRPr="00A14BDF" w:rsidRDefault="00F403AF" w:rsidP="00F403AF">
            <w:pPr>
              <w:jc w:val="center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A14BDF">
              <w:rPr>
                <w:rFonts w:ascii="Lato" w:hAnsi="Lato"/>
                <w:sz w:val="20"/>
                <w:szCs w:val="20"/>
                <w:lang w:val="en-GB"/>
              </w:rPr>
              <w:t>Positive attitude/behaviours</w:t>
            </w:r>
          </w:p>
        </w:tc>
        <w:tc>
          <w:tcPr>
            <w:tcW w:w="806" w:type="pct"/>
            <w:vAlign w:val="center"/>
          </w:tcPr>
          <w:p w14:paraId="4C520A73" w14:textId="77777777" w:rsidR="00F403AF" w:rsidRPr="00A14BDF" w:rsidRDefault="00F403AF" w:rsidP="00F403AF">
            <w:pPr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805" w:type="pct"/>
            <w:vAlign w:val="center"/>
          </w:tcPr>
          <w:p w14:paraId="0267C542" w14:textId="77777777" w:rsidR="00F403AF" w:rsidRPr="00A14BDF" w:rsidRDefault="00F403AF" w:rsidP="00F403AF">
            <w:pPr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1854" w:type="pct"/>
            <w:gridSpan w:val="2"/>
            <w:vAlign w:val="center"/>
          </w:tcPr>
          <w:p w14:paraId="62072288" w14:textId="77777777" w:rsidR="00F403AF" w:rsidRPr="00A14BDF" w:rsidRDefault="00F403AF" w:rsidP="00F403AF">
            <w:pPr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</w:tr>
      <w:tr w:rsidR="00F403AF" w:rsidRPr="00A14BDF" w14:paraId="7CDC71C3" w14:textId="77777777" w:rsidTr="00915909">
        <w:trPr>
          <w:trHeight w:val="454"/>
        </w:trPr>
        <w:tc>
          <w:tcPr>
            <w:tcW w:w="1535" w:type="pct"/>
            <w:vAlign w:val="center"/>
          </w:tcPr>
          <w:p w14:paraId="01225D99" w14:textId="77777777" w:rsidR="00F403AF" w:rsidRPr="00A14BDF" w:rsidRDefault="00F403AF" w:rsidP="00F403AF">
            <w:pPr>
              <w:jc w:val="center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A14BDF">
              <w:rPr>
                <w:rFonts w:ascii="Lato" w:hAnsi="Lato"/>
                <w:sz w:val="20"/>
                <w:szCs w:val="20"/>
                <w:lang w:val="en-GB"/>
              </w:rPr>
              <w:t>Industry-relevant technical knowledge and skills</w:t>
            </w:r>
          </w:p>
        </w:tc>
        <w:tc>
          <w:tcPr>
            <w:tcW w:w="806" w:type="pct"/>
            <w:vAlign w:val="center"/>
          </w:tcPr>
          <w:p w14:paraId="1E6D5E26" w14:textId="77777777" w:rsidR="00F403AF" w:rsidRPr="00A14BDF" w:rsidRDefault="00F403AF" w:rsidP="00F403AF">
            <w:pPr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805" w:type="pct"/>
            <w:vAlign w:val="center"/>
          </w:tcPr>
          <w:p w14:paraId="64C187AF" w14:textId="77777777" w:rsidR="00F403AF" w:rsidRPr="00A14BDF" w:rsidRDefault="00F403AF" w:rsidP="00F403AF">
            <w:pPr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1854" w:type="pct"/>
            <w:gridSpan w:val="2"/>
            <w:vAlign w:val="center"/>
          </w:tcPr>
          <w:p w14:paraId="6F7F2C89" w14:textId="77777777" w:rsidR="00F403AF" w:rsidRPr="00A14BDF" w:rsidRDefault="00F403AF" w:rsidP="00F403AF">
            <w:pPr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</w:tr>
      <w:tr w:rsidR="00F403AF" w:rsidRPr="00A14BDF" w14:paraId="1CE5CC77" w14:textId="77777777" w:rsidTr="00915909">
        <w:trPr>
          <w:trHeight w:val="454"/>
        </w:trPr>
        <w:tc>
          <w:tcPr>
            <w:tcW w:w="1535" w:type="pct"/>
            <w:vAlign w:val="center"/>
          </w:tcPr>
          <w:p w14:paraId="3005388E" w14:textId="77777777" w:rsidR="00F403AF" w:rsidRPr="00A14BDF" w:rsidRDefault="00F403AF" w:rsidP="00F403AF">
            <w:pPr>
              <w:jc w:val="center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A14BDF">
              <w:rPr>
                <w:rFonts w:ascii="Lato" w:hAnsi="Lato"/>
                <w:sz w:val="20"/>
                <w:szCs w:val="20"/>
                <w:lang w:val="en-GB"/>
              </w:rPr>
              <w:t>Study skills</w:t>
            </w:r>
          </w:p>
        </w:tc>
        <w:tc>
          <w:tcPr>
            <w:tcW w:w="806" w:type="pct"/>
            <w:vAlign w:val="center"/>
          </w:tcPr>
          <w:p w14:paraId="53577D05" w14:textId="77777777" w:rsidR="00F403AF" w:rsidRPr="00A14BDF" w:rsidRDefault="00F403AF" w:rsidP="00F403AF">
            <w:pPr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805" w:type="pct"/>
            <w:vAlign w:val="center"/>
          </w:tcPr>
          <w:p w14:paraId="5E64160F" w14:textId="77777777" w:rsidR="00F403AF" w:rsidRPr="00A14BDF" w:rsidRDefault="00F403AF" w:rsidP="00F403AF">
            <w:pPr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1854" w:type="pct"/>
            <w:gridSpan w:val="2"/>
            <w:vAlign w:val="center"/>
          </w:tcPr>
          <w:p w14:paraId="40AF3735" w14:textId="77777777" w:rsidR="00F403AF" w:rsidRPr="00A14BDF" w:rsidRDefault="00F403AF" w:rsidP="00F403AF">
            <w:pPr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</w:tr>
      <w:tr w:rsidR="00F403AF" w:rsidRPr="00A14BDF" w14:paraId="21D23046" w14:textId="77777777" w:rsidTr="00915909">
        <w:trPr>
          <w:trHeight w:val="454"/>
        </w:trPr>
        <w:tc>
          <w:tcPr>
            <w:tcW w:w="1535" w:type="pct"/>
            <w:vAlign w:val="center"/>
          </w:tcPr>
          <w:p w14:paraId="36E1AD66" w14:textId="77777777" w:rsidR="00F403AF" w:rsidRPr="00A14BDF" w:rsidRDefault="00F403AF" w:rsidP="00F403AF">
            <w:pPr>
              <w:jc w:val="center"/>
              <w:rPr>
                <w:rFonts w:ascii="Lato" w:hAnsi="Lato"/>
                <w:sz w:val="20"/>
                <w:szCs w:val="20"/>
                <w:lang w:val="en-GB"/>
              </w:rPr>
            </w:pPr>
            <w:r w:rsidRPr="00A14BDF">
              <w:rPr>
                <w:rFonts w:ascii="Lato" w:hAnsi="Lato"/>
                <w:sz w:val="20"/>
                <w:szCs w:val="20"/>
                <w:lang w:val="en-GB"/>
              </w:rPr>
              <w:t xml:space="preserve">Workplace knowledge and skills </w:t>
            </w:r>
          </w:p>
        </w:tc>
        <w:tc>
          <w:tcPr>
            <w:tcW w:w="806" w:type="pct"/>
            <w:vAlign w:val="center"/>
          </w:tcPr>
          <w:p w14:paraId="0AC5F66D" w14:textId="77777777" w:rsidR="00F403AF" w:rsidRPr="00A14BDF" w:rsidRDefault="00F403AF" w:rsidP="00F403AF">
            <w:pPr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805" w:type="pct"/>
            <w:vAlign w:val="center"/>
          </w:tcPr>
          <w:p w14:paraId="678B7B4D" w14:textId="77777777" w:rsidR="00F403AF" w:rsidRPr="00A14BDF" w:rsidRDefault="00F403AF" w:rsidP="00F403AF">
            <w:pPr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1854" w:type="pct"/>
            <w:gridSpan w:val="2"/>
            <w:vAlign w:val="center"/>
          </w:tcPr>
          <w:p w14:paraId="6D0632A7" w14:textId="77777777" w:rsidR="00F403AF" w:rsidRPr="00A14BDF" w:rsidRDefault="00F403AF" w:rsidP="00F403AF">
            <w:pPr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</w:tr>
      <w:tr w:rsidR="00F403AF" w:rsidRPr="00A14BDF" w14:paraId="71221FB5" w14:textId="77777777" w:rsidTr="00915909">
        <w:trPr>
          <w:gridAfter w:val="1"/>
          <w:wAfter w:w="7" w:type="pct"/>
          <w:trHeight w:val="1531"/>
        </w:trPr>
        <w:tc>
          <w:tcPr>
            <w:tcW w:w="4993" w:type="pct"/>
            <w:gridSpan w:val="4"/>
          </w:tcPr>
          <w:p w14:paraId="1792ADCC" w14:textId="77777777" w:rsidR="00F403AF" w:rsidRPr="00A14BDF" w:rsidRDefault="00F403AF" w:rsidP="00F403AF">
            <w:pPr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A14BDF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Tutor comments:</w:t>
            </w:r>
          </w:p>
        </w:tc>
      </w:tr>
      <w:tr w:rsidR="00F403AF" w:rsidRPr="00A14BDF" w14:paraId="103D8316" w14:textId="77777777" w:rsidTr="00915909">
        <w:trPr>
          <w:gridAfter w:val="1"/>
          <w:wAfter w:w="7" w:type="pct"/>
          <w:trHeight w:val="1531"/>
        </w:trPr>
        <w:tc>
          <w:tcPr>
            <w:tcW w:w="4993" w:type="pct"/>
            <w:gridSpan w:val="4"/>
          </w:tcPr>
          <w:p w14:paraId="45275039" w14:textId="77777777" w:rsidR="00F403AF" w:rsidRPr="00A14BDF" w:rsidRDefault="00F403AF" w:rsidP="00F403AF">
            <w:pPr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A14BDF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Student comments:</w:t>
            </w:r>
          </w:p>
        </w:tc>
      </w:tr>
    </w:tbl>
    <w:p w14:paraId="189A6F19" w14:textId="77777777" w:rsidR="00B41DB0" w:rsidRDefault="00B41DB0"/>
    <w:tbl>
      <w:tblPr>
        <w:tblStyle w:val="TableGrid"/>
        <w:tblW w:w="5020" w:type="pct"/>
        <w:tblLook w:val="04A0" w:firstRow="1" w:lastRow="0" w:firstColumn="1" w:lastColumn="0" w:noHBand="0" w:noVBand="1"/>
      </w:tblPr>
      <w:tblGrid>
        <w:gridCol w:w="3221"/>
        <w:gridCol w:w="3221"/>
        <w:gridCol w:w="1711"/>
        <w:gridCol w:w="1514"/>
      </w:tblGrid>
      <w:tr w:rsidR="00F403AF" w:rsidRPr="00A14BDF" w14:paraId="36F0A996" w14:textId="77777777" w:rsidTr="00B41DB0">
        <w:trPr>
          <w:trHeight w:val="397"/>
        </w:trPr>
        <w:tc>
          <w:tcPr>
            <w:tcW w:w="5000" w:type="pct"/>
            <w:gridSpan w:val="4"/>
            <w:shd w:val="clear" w:color="auto" w:fill="01A1DF"/>
            <w:vAlign w:val="center"/>
          </w:tcPr>
          <w:p w14:paraId="22DA9772" w14:textId="57A686F0" w:rsidR="00F403AF" w:rsidRPr="00A14BDF" w:rsidRDefault="00F403AF" w:rsidP="00DF2A93">
            <w:pPr>
              <w:spacing w:after="0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7C6DEF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lastRenderedPageBreak/>
              <w:t xml:space="preserve">Strengths and </w:t>
            </w:r>
            <w:r w:rsidR="0029262F" w:rsidRPr="007C6DEF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>a</w:t>
            </w:r>
            <w:r w:rsidRPr="007C6DEF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>chievements</w:t>
            </w:r>
          </w:p>
        </w:tc>
      </w:tr>
      <w:tr w:rsidR="00F403AF" w:rsidRPr="00A14BDF" w14:paraId="19C7FE95" w14:textId="77777777" w:rsidTr="00B41DB0">
        <w:trPr>
          <w:trHeight w:val="1701"/>
        </w:trPr>
        <w:tc>
          <w:tcPr>
            <w:tcW w:w="5000" w:type="pct"/>
            <w:gridSpan w:val="4"/>
            <w:vAlign w:val="center"/>
          </w:tcPr>
          <w:p w14:paraId="49A6A9AC" w14:textId="77777777" w:rsidR="00F403AF" w:rsidRPr="00A14BDF" w:rsidRDefault="00F403AF" w:rsidP="00F403AF">
            <w:pPr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</w:tr>
      <w:tr w:rsidR="00F403AF" w:rsidRPr="00A14BDF" w14:paraId="12FAC7E3" w14:textId="77777777" w:rsidTr="00B41DB0">
        <w:trPr>
          <w:trHeight w:val="397"/>
        </w:trPr>
        <w:tc>
          <w:tcPr>
            <w:tcW w:w="5000" w:type="pct"/>
            <w:gridSpan w:val="4"/>
            <w:shd w:val="clear" w:color="auto" w:fill="01A1DF"/>
            <w:vAlign w:val="center"/>
          </w:tcPr>
          <w:p w14:paraId="287E5E77" w14:textId="660136FF" w:rsidR="00F403AF" w:rsidRPr="00A14BDF" w:rsidRDefault="00F403AF" w:rsidP="00DF2A93">
            <w:pPr>
              <w:spacing w:after="0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7C6DEF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 xml:space="preserve">Areas for </w:t>
            </w:r>
            <w:r w:rsidR="0029262F" w:rsidRPr="007C6DEF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>d</w:t>
            </w:r>
            <w:r w:rsidRPr="007C6DEF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>evelopment</w:t>
            </w:r>
          </w:p>
        </w:tc>
      </w:tr>
      <w:tr w:rsidR="00F403AF" w:rsidRPr="00A14BDF" w14:paraId="6E19553F" w14:textId="77777777" w:rsidTr="00B41DB0">
        <w:trPr>
          <w:trHeight w:val="1701"/>
        </w:trPr>
        <w:tc>
          <w:tcPr>
            <w:tcW w:w="5000" w:type="pct"/>
            <w:gridSpan w:val="4"/>
            <w:tcBorders>
              <w:bottom w:val="single" w:sz="4" w:space="0" w:color="auto"/>
            </w:tcBorders>
            <w:vAlign w:val="center"/>
          </w:tcPr>
          <w:p w14:paraId="39D2FBF9" w14:textId="77777777" w:rsidR="00F403AF" w:rsidRPr="00A14BDF" w:rsidRDefault="00F403AF" w:rsidP="00F403AF">
            <w:pPr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</w:tr>
      <w:tr w:rsidR="00F403AF" w:rsidRPr="00A14BDF" w14:paraId="41FA6F23" w14:textId="77777777" w:rsidTr="00B41DB0">
        <w:trPr>
          <w:trHeight w:val="397"/>
        </w:trPr>
        <w:tc>
          <w:tcPr>
            <w:tcW w:w="4217" w:type="pct"/>
            <w:gridSpan w:val="3"/>
            <w:tcBorders>
              <w:right w:val="single" w:sz="4" w:space="0" w:color="FFFFFF" w:themeColor="background1"/>
            </w:tcBorders>
            <w:shd w:val="clear" w:color="auto" w:fill="01A1DF"/>
            <w:vAlign w:val="center"/>
          </w:tcPr>
          <w:p w14:paraId="5CE85143" w14:textId="77777777" w:rsidR="00F403AF" w:rsidRPr="007C6DEF" w:rsidRDefault="00F403AF" w:rsidP="00DF2A93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</w:pPr>
            <w:r w:rsidRPr="007C6DEF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 xml:space="preserve">Agreed action/target </w:t>
            </w:r>
          </w:p>
        </w:tc>
        <w:tc>
          <w:tcPr>
            <w:tcW w:w="783" w:type="pct"/>
            <w:tcBorders>
              <w:left w:val="single" w:sz="4" w:space="0" w:color="FFFFFF" w:themeColor="background1"/>
            </w:tcBorders>
            <w:shd w:val="clear" w:color="auto" w:fill="01A1DF"/>
            <w:vAlign w:val="center"/>
          </w:tcPr>
          <w:p w14:paraId="57826F73" w14:textId="77777777" w:rsidR="00F403AF" w:rsidRPr="007C6DEF" w:rsidRDefault="00F403AF" w:rsidP="00DF2A93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</w:pPr>
            <w:r w:rsidRPr="007C6DEF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>Target date</w:t>
            </w:r>
          </w:p>
        </w:tc>
      </w:tr>
      <w:tr w:rsidR="00F403AF" w:rsidRPr="00A14BDF" w14:paraId="02F5F855" w14:textId="77777777" w:rsidTr="00B41DB0">
        <w:trPr>
          <w:trHeight w:val="567"/>
        </w:trPr>
        <w:tc>
          <w:tcPr>
            <w:tcW w:w="4217" w:type="pct"/>
            <w:gridSpan w:val="3"/>
            <w:vAlign w:val="center"/>
          </w:tcPr>
          <w:p w14:paraId="3F865BD2" w14:textId="77777777" w:rsidR="00F403AF" w:rsidRPr="00A14BDF" w:rsidRDefault="00F403AF" w:rsidP="00F403AF">
            <w:pPr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783" w:type="pct"/>
            <w:vAlign w:val="center"/>
          </w:tcPr>
          <w:p w14:paraId="207D536B" w14:textId="77777777" w:rsidR="00F403AF" w:rsidRPr="00A14BDF" w:rsidRDefault="00F403AF" w:rsidP="00F403AF">
            <w:pPr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</w:tr>
      <w:tr w:rsidR="00F403AF" w:rsidRPr="00A14BDF" w14:paraId="286B041E" w14:textId="77777777" w:rsidTr="00B41DB0">
        <w:trPr>
          <w:trHeight w:val="567"/>
        </w:trPr>
        <w:tc>
          <w:tcPr>
            <w:tcW w:w="4217" w:type="pct"/>
            <w:gridSpan w:val="3"/>
            <w:vAlign w:val="center"/>
          </w:tcPr>
          <w:p w14:paraId="31447ACB" w14:textId="77777777" w:rsidR="00F403AF" w:rsidRPr="00A14BDF" w:rsidRDefault="00F403AF" w:rsidP="00F403AF">
            <w:pPr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783" w:type="pct"/>
            <w:vAlign w:val="center"/>
          </w:tcPr>
          <w:p w14:paraId="2B279424" w14:textId="77777777" w:rsidR="00F403AF" w:rsidRPr="00A14BDF" w:rsidRDefault="00F403AF" w:rsidP="00F403AF">
            <w:pPr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</w:tr>
      <w:tr w:rsidR="00F403AF" w:rsidRPr="00A14BDF" w14:paraId="5B01E56F" w14:textId="77777777" w:rsidTr="00B41DB0">
        <w:trPr>
          <w:trHeight w:val="567"/>
        </w:trPr>
        <w:tc>
          <w:tcPr>
            <w:tcW w:w="4217" w:type="pct"/>
            <w:gridSpan w:val="3"/>
            <w:vAlign w:val="center"/>
          </w:tcPr>
          <w:p w14:paraId="2C89C0FA" w14:textId="77777777" w:rsidR="00F403AF" w:rsidRPr="00A14BDF" w:rsidRDefault="00F403AF" w:rsidP="00F403AF">
            <w:pPr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783" w:type="pct"/>
            <w:vAlign w:val="center"/>
          </w:tcPr>
          <w:p w14:paraId="3BBCF4A3" w14:textId="77777777" w:rsidR="00F403AF" w:rsidRPr="00A14BDF" w:rsidRDefault="00F403AF" w:rsidP="00F403AF">
            <w:pPr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</w:tr>
      <w:tr w:rsidR="00F403AF" w:rsidRPr="00A14BDF" w14:paraId="0A0843D2" w14:textId="77777777" w:rsidTr="00B41DB0">
        <w:trPr>
          <w:trHeight w:val="567"/>
        </w:trPr>
        <w:tc>
          <w:tcPr>
            <w:tcW w:w="4217" w:type="pct"/>
            <w:gridSpan w:val="3"/>
            <w:vAlign w:val="center"/>
          </w:tcPr>
          <w:p w14:paraId="72CBB374" w14:textId="77777777" w:rsidR="00F403AF" w:rsidRPr="00A14BDF" w:rsidRDefault="00F403AF" w:rsidP="00F403AF">
            <w:pPr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783" w:type="pct"/>
            <w:vAlign w:val="center"/>
          </w:tcPr>
          <w:p w14:paraId="0BB06B12" w14:textId="77777777" w:rsidR="00F403AF" w:rsidRPr="00A14BDF" w:rsidRDefault="00F403AF" w:rsidP="00F403AF">
            <w:pPr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</w:tr>
      <w:tr w:rsidR="00F403AF" w:rsidRPr="00A14BDF" w14:paraId="5BC8B182" w14:textId="77777777" w:rsidTr="00B41DB0">
        <w:trPr>
          <w:trHeight w:val="567"/>
        </w:trPr>
        <w:tc>
          <w:tcPr>
            <w:tcW w:w="4217" w:type="pct"/>
            <w:gridSpan w:val="3"/>
            <w:vAlign w:val="center"/>
          </w:tcPr>
          <w:p w14:paraId="7A1E7E31" w14:textId="77777777" w:rsidR="00F403AF" w:rsidRPr="00A14BDF" w:rsidRDefault="00F403AF" w:rsidP="00F403AF">
            <w:pPr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783" w:type="pct"/>
            <w:vAlign w:val="center"/>
          </w:tcPr>
          <w:p w14:paraId="7EDC12C3" w14:textId="77777777" w:rsidR="00F403AF" w:rsidRPr="00A14BDF" w:rsidRDefault="00F403AF" w:rsidP="00F403AF">
            <w:pPr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</w:tr>
      <w:tr w:rsidR="00F403AF" w:rsidRPr="00A14BDF" w14:paraId="2A0FBD43" w14:textId="77777777" w:rsidTr="00B41DB0">
        <w:trPr>
          <w:trHeight w:val="567"/>
        </w:trPr>
        <w:tc>
          <w:tcPr>
            <w:tcW w:w="4217" w:type="pct"/>
            <w:gridSpan w:val="3"/>
            <w:vAlign w:val="center"/>
          </w:tcPr>
          <w:p w14:paraId="3D4EAD01" w14:textId="77777777" w:rsidR="00F403AF" w:rsidRPr="00A14BDF" w:rsidRDefault="00F403AF" w:rsidP="00F403AF">
            <w:pPr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783" w:type="pct"/>
            <w:vAlign w:val="center"/>
          </w:tcPr>
          <w:p w14:paraId="0E4FE4F8" w14:textId="77777777" w:rsidR="00F403AF" w:rsidRPr="00A14BDF" w:rsidRDefault="00F403AF" w:rsidP="00F403AF">
            <w:pPr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</w:tr>
      <w:tr w:rsidR="00F403AF" w:rsidRPr="00A14BDF" w14:paraId="7B164972" w14:textId="77777777" w:rsidTr="00B41DB0">
        <w:trPr>
          <w:trHeight w:val="1701"/>
        </w:trPr>
        <w:tc>
          <w:tcPr>
            <w:tcW w:w="5000" w:type="pct"/>
            <w:gridSpan w:val="4"/>
          </w:tcPr>
          <w:p w14:paraId="38DC6B89" w14:textId="77777777" w:rsidR="00F403AF" w:rsidRPr="00A14BDF" w:rsidRDefault="00F403AF" w:rsidP="00F403AF">
            <w:pPr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A14BDF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Tutor notes:</w:t>
            </w:r>
          </w:p>
        </w:tc>
      </w:tr>
      <w:tr w:rsidR="00F403AF" w:rsidRPr="00A14BDF" w14:paraId="7CD94274" w14:textId="77777777" w:rsidTr="00B41DB0">
        <w:trPr>
          <w:trHeight w:val="1701"/>
        </w:trPr>
        <w:tc>
          <w:tcPr>
            <w:tcW w:w="5000" w:type="pct"/>
            <w:gridSpan w:val="4"/>
          </w:tcPr>
          <w:p w14:paraId="210CA316" w14:textId="77777777" w:rsidR="00F403AF" w:rsidRPr="00A14BDF" w:rsidRDefault="00F403AF" w:rsidP="00F403AF">
            <w:pPr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A14BDF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Student reflection:</w:t>
            </w:r>
          </w:p>
        </w:tc>
      </w:tr>
      <w:tr w:rsidR="00F403AF" w:rsidRPr="00A14BDF" w14:paraId="3EA77D7D" w14:textId="77777777" w:rsidTr="00B41DB0">
        <w:trPr>
          <w:trHeight w:val="397"/>
        </w:trPr>
        <w:tc>
          <w:tcPr>
            <w:tcW w:w="1666" w:type="pct"/>
            <w:vAlign w:val="center"/>
          </w:tcPr>
          <w:p w14:paraId="35D75693" w14:textId="0932C41D" w:rsidR="00F403AF" w:rsidRPr="00A14BDF" w:rsidRDefault="00F403AF" w:rsidP="00DF2A93">
            <w:pPr>
              <w:spacing w:after="0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A14BDF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 xml:space="preserve">Student </w:t>
            </w:r>
            <w:r w:rsidR="0029262F" w:rsidRPr="00A14BDF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n</w:t>
            </w:r>
            <w:r w:rsidRPr="00A14BDF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ame:</w:t>
            </w:r>
          </w:p>
        </w:tc>
        <w:tc>
          <w:tcPr>
            <w:tcW w:w="1666" w:type="pct"/>
            <w:vAlign w:val="center"/>
          </w:tcPr>
          <w:p w14:paraId="212117C0" w14:textId="4CDB333B" w:rsidR="00F403AF" w:rsidRPr="00A14BDF" w:rsidRDefault="00F403AF" w:rsidP="00DF2A93">
            <w:pPr>
              <w:spacing w:after="0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A14BDF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 xml:space="preserve">Student </w:t>
            </w:r>
            <w:r w:rsidR="0029262F" w:rsidRPr="00A14BDF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s</w:t>
            </w:r>
            <w:r w:rsidRPr="00A14BDF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ignature:</w:t>
            </w:r>
          </w:p>
        </w:tc>
        <w:tc>
          <w:tcPr>
            <w:tcW w:w="1668" w:type="pct"/>
            <w:gridSpan w:val="2"/>
            <w:vAlign w:val="center"/>
          </w:tcPr>
          <w:p w14:paraId="0D98EC22" w14:textId="77777777" w:rsidR="00F403AF" w:rsidRPr="00A14BDF" w:rsidRDefault="00F403AF" w:rsidP="00DF2A93">
            <w:pPr>
              <w:spacing w:after="0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A14BDF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Date</w:t>
            </w:r>
          </w:p>
        </w:tc>
      </w:tr>
      <w:tr w:rsidR="00F403AF" w:rsidRPr="00A14BDF" w14:paraId="608C65DA" w14:textId="77777777" w:rsidTr="00B41DB0">
        <w:trPr>
          <w:trHeight w:val="397"/>
        </w:trPr>
        <w:tc>
          <w:tcPr>
            <w:tcW w:w="1666" w:type="pct"/>
            <w:vAlign w:val="center"/>
          </w:tcPr>
          <w:p w14:paraId="3A85F389" w14:textId="37FD27D3" w:rsidR="00F403AF" w:rsidRPr="00A14BDF" w:rsidRDefault="00F403AF" w:rsidP="00DF2A93">
            <w:pPr>
              <w:spacing w:after="0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A14BDF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 xml:space="preserve">Tutor </w:t>
            </w:r>
            <w:r w:rsidR="0029262F" w:rsidRPr="00A14BDF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n</w:t>
            </w:r>
            <w:r w:rsidRPr="00A14BDF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ame:</w:t>
            </w:r>
          </w:p>
        </w:tc>
        <w:tc>
          <w:tcPr>
            <w:tcW w:w="1666" w:type="pct"/>
            <w:vAlign w:val="center"/>
          </w:tcPr>
          <w:p w14:paraId="3FDCA16A" w14:textId="650BFB13" w:rsidR="00F403AF" w:rsidRPr="00A14BDF" w:rsidRDefault="00F403AF" w:rsidP="00DF2A93">
            <w:pPr>
              <w:spacing w:after="0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A14BDF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 xml:space="preserve">Tutor </w:t>
            </w:r>
            <w:r w:rsidR="0029262F" w:rsidRPr="00A14BDF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s</w:t>
            </w:r>
            <w:r w:rsidRPr="00A14BDF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ignature:</w:t>
            </w:r>
          </w:p>
        </w:tc>
        <w:tc>
          <w:tcPr>
            <w:tcW w:w="1668" w:type="pct"/>
            <w:gridSpan w:val="2"/>
            <w:vAlign w:val="center"/>
          </w:tcPr>
          <w:p w14:paraId="0E2946C3" w14:textId="77777777" w:rsidR="00F403AF" w:rsidRPr="00A14BDF" w:rsidRDefault="00F403AF" w:rsidP="00DF2A93">
            <w:pPr>
              <w:spacing w:after="0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A14BDF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Date:</w:t>
            </w:r>
          </w:p>
        </w:tc>
      </w:tr>
    </w:tbl>
    <w:p w14:paraId="79671371" w14:textId="533025EF" w:rsidR="00400661" w:rsidRPr="00A14BDF" w:rsidRDefault="00400661" w:rsidP="00A060D7">
      <w:pPr>
        <w:pStyle w:val="copy"/>
        <w:rPr>
          <w:rFonts w:ascii="Lato" w:hAnsi="Lato"/>
          <w:sz w:val="20"/>
          <w:szCs w:val="20"/>
        </w:rPr>
      </w:pPr>
    </w:p>
    <w:sectPr w:rsidR="00400661" w:rsidRPr="00A14BDF" w:rsidSect="00D96E82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440" w:right="1134" w:bottom="144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FECFC9" w14:textId="77777777" w:rsidR="0035310F" w:rsidRPr="00DF2A93" w:rsidRDefault="0035310F" w:rsidP="00186EC4">
      <w:r w:rsidRPr="00DF2A93">
        <w:separator/>
      </w:r>
    </w:p>
  </w:endnote>
  <w:endnote w:type="continuationSeparator" w:id="0">
    <w:p w14:paraId="4063E0C7" w14:textId="77777777" w:rsidR="0035310F" w:rsidRPr="00DF2A93" w:rsidRDefault="0035310F" w:rsidP="00186EC4">
      <w:r w:rsidRPr="00DF2A93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5E3F97CD-1CC8-4732-BEB3-67C308264333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2" w:fontKey="{5F529EE9-5ECD-4249-960A-7C6883DF3ED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F291D4B0-4A61-48A6-88BD-398BC0C1EC2D}"/>
    <w:embedBold r:id="rId4" w:fontKey="{E075D513-889E-47AA-B4F7-98D8E0C0905F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2D2C5AA4-8C36-4314-9023-4A06BB9CC23B}"/>
    <w:embedBold r:id="rId6" w:fontKey="{463C9566-976C-4ADB-A043-829EDE7E4991}"/>
  </w:font>
  <w:font w:name="Hypatia Sans Pro">
    <w:altName w:val="Calibri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284CA10C-EB73-42A0-BD20-B56B5D0522F5}"/>
  </w:font>
  <w:font w:name="Lato">
    <w:altName w:val="Segoe UI"/>
    <w:charset w:val="00"/>
    <w:family w:val="swiss"/>
    <w:pitch w:val="variable"/>
    <w:sig w:usb0="E10002FF" w:usb1="5000ECFF" w:usb2="00000021" w:usb3="00000000" w:csb0="0000019F" w:csb1="00000000"/>
    <w:embedRegular r:id="rId8" w:fontKey="{1495BE76-2203-44CA-B560-D47E870554B5}"/>
    <w:embedBold r:id="rId9" w:fontKey="{004A2413-A0BF-4889-A0F2-2DE70B2C2E5D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0" w:fontKey="{BA0AA580-B972-41B8-AE33-7BC5DF232A4B}"/>
    <w:embedBold r:id="rId11" w:fontKey="{2EE830A2-CFAB-4B2C-8DB1-9A77E82B9CE6}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2" w:fontKey="{53702EB0-4696-45CB-A59A-7A5292F820DC}"/>
  </w:font>
  <w:font w:name="Hypatia Sans Pro Black">
    <w:altName w:val="Hypatia Sans Pro Black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 Medium">
    <w:charset w:val="00"/>
    <w:family w:val="swiss"/>
    <w:pitch w:val="variable"/>
    <w:sig w:usb0="E10002FF" w:usb1="5000ECFF" w:usb2="00000021" w:usb3="00000000" w:csb0="0000019F" w:csb1="00000000"/>
    <w:embedRegular r:id="rId13" w:fontKey="{56F19FEA-C6BE-401E-AA05-0F12D0336D47}"/>
  </w:font>
  <w:font w:name="Bebas Neue">
    <w:charset w:val="00"/>
    <w:family w:val="swiss"/>
    <w:pitch w:val="variable"/>
    <w:sig w:usb0="00000007" w:usb1="00000001" w:usb2="00000000" w:usb3="00000000" w:csb0="00000093" w:csb1="00000000"/>
    <w:embedRegular r:id="rId14" w:fontKey="{FC2CA241-1D73-4087-B80A-6D6FE61AF417}"/>
    <w:embedBold r:id="rId15" w:fontKey="{2A386F56-C004-4B7B-A686-64B6DDB3104D}"/>
  </w:font>
  <w:font w:name="Lato Black">
    <w:charset w:val="00"/>
    <w:family w:val="swiss"/>
    <w:pitch w:val="variable"/>
    <w:sig w:usb0="E10002FF" w:usb1="5000ECFF" w:usb2="00000021" w:usb3="00000000" w:csb0="0000019F" w:csb1="00000000"/>
    <w:embedRegular r:id="rId16" w:fontKey="{487DE42D-44BC-40C4-B32A-BC69666DB8D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674122" w14:textId="77777777" w:rsidR="00D0792F" w:rsidRDefault="00D0792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748290" w14:textId="77777777" w:rsidR="00606234" w:rsidRPr="00DF2A93" w:rsidRDefault="00D96E82" w:rsidP="00186EC4">
    <w:pPr>
      <w:pStyle w:val="Footer"/>
    </w:pPr>
    <w:r w:rsidRPr="00DF2A93">
      <w:rPr>
        <w:noProof/>
        <w:sz w:val="72"/>
        <w:szCs w:val="72"/>
      </w:rPr>
      <w:drawing>
        <wp:anchor distT="0" distB="0" distL="114300" distR="114300" simplePos="0" relativeHeight="251658241" behindDoc="1" locked="0" layoutInCell="1" allowOverlap="1" wp14:anchorId="61A9216A" wp14:editId="3073C629">
          <wp:simplePos x="0" y="0"/>
          <wp:positionH relativeFrom="column">
            <wp:posOffset>-719528</wp:posOffset>
          </wp:positionH>
          <wp:positionV relativeFrom="paragraph">
            <wp:posOffset>74316</wp:posOffset>
          </wp:positionV>
          <wp:extent cx="7567930" cy="571500"/>
          <wp:effectExtent l="0" t="0" r="1270" b="0"/>
          <wp:wrapNone/>
          <wp:docPr id="9" name="Picture 9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94656"/>
                  <a:stretch/>
                </pic:blipFill>
                <pic:spPr bwMode="auto">
                  <a:xfrm>
                    <a:off x="0" y="0"/>
                    <a:ext cx="7567930" cy="5715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55DCF2" w14:textId="77777777" w:rsidR="00D0792F" w:rsidRDefault="00D0792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67C606" w14:textId="77777777" w:rsidR="0035310F" w:rsidRPr="00DF2A93" w:rsidRDefault="0035310F" w:rsidP="00186EC4">
      <w:r w:rsidRPr="00DF2A93">
        <w:separator/>
      </w:r>
    </w:p>
  </w:footnote>
  <w:footnote w:type="continuationSeparator" w:id="0">
    <w:p w14:paraId="4AE0BD59" w14:textId="77777777" w:rsidR="0035310F" w:rsidRPr="00DF2A93" w:rsidRDefault="0035310F" w:rsidP="00186EC4">
      <w:r w:rsidRPr="00DF2A93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546691" w14:textId="77777777" w:rsidR="00D0792F" w:rsidRDefault="00D0792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4133E1" w14:textId="57442FF4" w:rsidR="00606234" w:rsidRPr="00DF2A93" w:rsidRDefault="00D96E82" w:rsidP="00186EC4">
    <w:pPr>
      <w:pStyle w:val="Header"/>
    </w:pPr>
    <w:r w:rsidRPr="00DF2A93">
      <w:rPr>
        <w:noProof/>
        <w:sz w:val="72"/>
        <w:szCs w:val="72"/>
      </w:rPr>
      <w:drawing>
        <wp:anchor distT="0" distB="0" distL="114300" distR="114300" simplePos="0" relativeHeight="251658240" behindDoc="1" locked="0" layoutInCell="1" allowOverlap="1" wp14:anchorId="7B3391CA" wp14:editId="046CEC12">
          <wp:simplePos x="0" y="0"/>
          <wp:positionH relativeFrom="column">
            <wp:posOffset>-719528</wp:posOffset>
          </wp:positionH>
          <wp:positionV relativeFrom="paragraph">
            <wp:posOffset>-450340</wp:posOffset>
          </wp:positionV>
          <wp:extent cx="7568347" cy="1607185"/>
          <wp:effectExtent l="0" t="0" r="1270" b="5715"/>
          <wp:wrapNone/>
          <wp:docPr id="8" name="Picture 8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4987"/>
                  <a:stretch/>
                </pic:blipFill>
                <pic:spPr bwMode="auto">
                  <a:xfrm>
                    <a:off x="0" y="0"/>
                    <a:ext cx="7568347" cy="160718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A78DAD" w14:textId="77777777" w:rsidR="00D0792F" w:rsidRDefault="00D0792F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9878B63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01EE442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2A2F12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A34523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3028D4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6BE91F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05AF5F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BA64CF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50E61F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69A080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00846D8"/>
    <w:multiLevelType w:val="hybridMultilevel"/>
    <w:tmpl w:val="0D2C98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DA3612"/>
    <w:multiLevelType w:val="hybridMultilevel"/>
    <w:tmpl w:val="0ACC92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DD3674"/>
    <w:multiLevelType w:val="hybridMultilevel"/>
    <w:tmpl w:val="3168A88A"/>
    <w:lvl w:ilvl="0" w:tplc="64A20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2C220D"/>
    <w:multiLevelType w:val="hybridMultilevel"/>
    <w:tmpl w:val="2222EE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231DAF"/>
    <w:multiLevelType w:val="hybridMultilevel"/>
    <w:tmpl w:val="195898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FF46CC"/>
    <w:multiLevelType w:val="hybridMultilevel"/>
    <w:tmpl w:val="8C44B0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24731C"/>
    <w:multiLevelType w:val="hybridMultilevel"/>
    <w:tmpl w:val="5C8838EE"/>
    <w:lvl w:ilvl="0" w:tplc="F6665DBA">
      <w:numFmt w:val="bullet"/>
      <w:lvlText w:val="•"/>
      <w:lvlJc w:val="left"/>
      <w:pPr>
        <w:ind w:left="750" w:hanging="375"/>
      </w:pPr>
      <w:rPr>
        <w:rFonts w:ascii="Segoe UI Light" w:eastAsia="Verdana" w:hAnsi="Segoe UI Light" w:cs="Segoe UI Light" w:hint="default"/>
      </w:rPr>
    </w:lvl>
    <w:lvl w:ilvl="1" w:tplc="040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17" w15:restartNumberingAfterBreak="0">
    <w:nsid w:val="442A3718"/>
    <w:multiLevelType w:val="hybridMultilevel"/>
    <w:tmpl w:val="A26C92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E2B6D35"/>
    <w:multiLevelType w:val="hybridMultilevel"/>
    <w:tmpl w:val="BD0855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1961AA"/>
    <w:multiLevelType w:val="hybridMultilevel"/>
    <w:tmpl w:val="FF2258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96D44CB"/>
    <w:multiLevelType w:val="hybridMultilevel"/>
    <w:tmpl w:val="AD1461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D3A2826"/>
    <w:multiLevelType w:val="hybridMultilevel"/>
    <w:tmpl w:val="D0B89C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B12278"/>
    <w:multiLevelType w:val="hybridMultilevel"/>
    <w:tmpl w:val="0AD4D3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8731C3D"/>
    <w:multiLevelType w:val="hybridMultilevel"/>
    <w:tmpl w:val="407A159C"/>
    <w:lvl w:ilvl="0" w:tplc="78920916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71873556">
    <w:abstractNumId w:val="20"/>
  </w:num>
  <w:num w:numId="2" w16cid:durableId="2007249744">
    <w:abstractNumId w:val="15"/>
  </w:num>
  <w:num w:numId="3" w16cid:durableId="327364335">
    <w:abstractNumId w:val="13"/>
  </w:num>
  <w:num w:numId="4" w16cid:durableId="3015785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898659392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44720056">
    <w:abstractNumId w:val="21"/>
  </w:num>
  <w:num w:numId="7" w16cid:durableId="1055545664">
    <w:abstractNumId w:val="10"/>
  </w:num>
  <w:num w:numId="8" w16cid:durableId="1042754733">
    <w:abstractNumId w:val="16"/>
  </w:num>
  <w:num w:numId="9" w16cid:durableId="917322937">
    <w:abstractNumId w:val="23"/>
  </w:num>
  <w:num w:numId="10" w16cid:durableId="1013190749">
    <w:abstractNumId w:val="0"/>
  </w:num>
  <w:num w:numId="11" w16cid:durableId="1930650531">
    <w:abstractNumId w:val="1"/>
  </w:num>
  <w:num w:numId="12" w16cid:durableId="1308511527">
    <w:abstractNumId w:val="2"/>
  </w:num>
  <w:num w:numId="13" w16cid:durableId="388306197">
    <w:abstractNumId w:val="3"/>
  </w:num>
  <w:num w:numId="14" w16cid:durableId="2072314791">
    <w:abstractNumId w:val="8"/>
  </w:num>
  <w:num w:numId="15" w16cid:durableId="919170468">
    <w:abstractNumId w:val="4"/>
  </w:num>
  <w:num w:numId="16" w16cid:durableId="1477987122">
    <w:abstractNumId w:val="5"/>
  </w:num>
  <w:num w:numId="17" w16cid:durableId="1155990345">
    <w:abstractNumId w:val="6"/>
  </w:num>
  <w:num w:numId="18" w16cid:durableId="1828210026">
    <w:abstractNumId w:val="7"/>
  </w:num>
  <w:num w:numId="19" w16cid:durableId="1846819228">
    <w:abstractNumId w:val="9"/>
  </w:num>
  <w:num w:numId="20" w16cid:durableId="759563224">
    <w:abstractNumId w:val="18"/>
  </w:num>
  <w:num w:numId="21" w16cid:durableId="941424711">
    <w:abstractNumId w:val="11"/>
  </w:num>
  <w:num w:numId="22" w16cid:durableId="2020887352">
    <w:abstractNumId w:val="22"/>
  </w:num>
  <w:num w:numId="23" w16cid:durableId="1870101161">
    <w:abstractNumId w:val="14"/>
  </w:num>
  <w:num w:numId="24" w16cid:durableId="47186876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activeWritingStyle w:appName="MSWord" w:lang="en-GB" w:vendorID="64" w:dllVersion="0" w:nlCheck="1" w:checkStyle="0"/>
  <w:proofState w:spelling="clean" w:grammar="clean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DE2NzUyNTE1MjY2NTFS0lEKTi0uzszPAykwrAUANdWgNiwAAAA="/>
  </w:docVars>
  <w:rsids>
    <w:rsidRoot w:val="00F87464"/>
    <w:rsid w:val="00001E81"/>
    <w:rsid w:val="00026EA8"/>
    <w:rsid w:val="000474CD"/>
    <w:rsid w:val="00090681"/>
    <w:rsid w:val="000B0AA7"/>
    <w:rsid w:val="000C4BBF"/>
    <w:rsid w:val="000C5DAC"/>
    <w:rsid w:val="000C7A85"/>
    <w:rsid w:val="00143E14"/>
    <w:rsid w:val="00146B9A"/>
    <w:rsid w:val="00155039"/>
    <w:rsid w:val="0015709A"/>
    <w:rsid w:val="00186EC4"/>
    <w:rsid w:val="001A11BC"/>
    <w:rsid w:val="001A75FF"/>
    <w:rsid w:val="001D1128"/>
    <w:rsid w:val="001D5CB1"/>
    <w:rsid w:val="001D7890"/>
    <w:rsid w:val="001E5C1F"/>
    <w:rsid w:val="002054A0"/>
    <w:rsid w:val="00235579"/>
    <w:rsid w:val="00246EAC"/>
    <w:rsid w:val="00257F4E"/>
    <w:rsid w:val="0026428C"/>
    <w:rsid w:val="00276291"/>
    <w:rsid w:val="00280EC8"/>
    <w:rsid w:val="00284E3D"/>
    <w:rsid w:val="00285572"/>
    <w:rsid w:val="0029262F"/>
    <w:rsid w:val="002A70D2"/>
    <w:rsid w:val="002C1EB1"/>
    <w:rsid w:val="002C6569"/>
    <w:rsid w:val="00301F13"/>
    <w:rsid w:val="003023CA"/>
    <w:rsid w:val="00303699"/>
    <w:rsid w:val="00311C3F"/>
    <w:rsid w:val="00314450"/>
    <w:rsid w:val="00325FCC"/>
    <w:rsid w:val="00351EEA"/>
    <w:rsid w:val="0035310F"/>
    <w:rsid w:val="00382E32"/>
    <w:rsid w:val="003B2037"/>
    <w:rsid w:val="003C3244"/>
    <w:rsid w:val="003C3D64"/>
    <w:rsid w:val="003D35D4"/>
    <w:rsid w:val="003E63F8"/>
    <w:rsid w:val="003E72A2"/>
    <w:rsid w:val="003F007C"/>
    <w:rsid w:val="00400661"/>
    <w:rsid w:val="0041566A"/>
    <w:rsid w:val="00486FF0"/>
    <w:rsid w:val="00487E4F"/>
    <w:rsid w:val="004B230E"/>
    <w:rsid w:val="004D500E"/>
    <w:rsid w:val="00532DB6"/>
    <w:rsid w:val="00535AEC"/>
    <w:rsid w:val="00544CC2"/>
    <w:rsid w:val="0057101F"/>
    <w:rsid w:val="00574154"/>
    <w:rsid w:val="00587C3A"/>
    <w:rsid w:val="005E3D50"/>
    <w:rsid w:val="00606234"/>
    <w:rsid w:val="006063CC"/>
    <w:rsid w:val="00632B83"/>
    <w:rsid w:val="006378A3"/>
    <w:rsid w:val="006522FE"/>
    <w:rsid w:val="00670E3A"/>
    <w:rsid w:val="00671709"/>
    <w:rsid w:val="00672EF3"/>
    <w:rsid w:val="006739F8"/>
    <w:rsid w:val="0069357B"/>
    <w:rsid w:val="006D728A"/>
    <w:rsid w:val="006F408E"/>
    <w:rsid w:val="00707927"/>
    <w:rsid w:val="0072345C"/>
    <w:rsid w:val="00732090"/>
    <w:rsid w:val="00761E25"/>
    <w:rsid w:val="00780EF9"/>
    <w:rsid w:val="007836D4"/>
    <w:rsid w:val="007957FA"/>
    <w:rsid w:val="007C6DEF"/>
    <w:rsid w:val="007D1618"/>
    <w:rsid w:val="007F783B"/>
    <w:rsid w:val="0081323D"/>
    <w:rsid w:val="00845747"/>
    <w:rsid w:val="00862977"/>
    <w:rsid w:val="0088324D"/>
    <w:rsid w:val="008835D6"/>
    <w:rsid w:val="008837F9"/>
    <w:rsid w:val="00893D45"/>
    <w:rsid w:val="008C231E"/>
    <w:rsid w:val="008C5D5F"/>
    <w:rsid w:val="008E79CC"/>
    <w:rsid w:val="00906A34"/>
    <w:rsid w:val="009154A5"/>
    <w:rsid w:val="00915909"/>
    <w:rsid w:val="00916B15"/>
    <w:rsid w:val="00922C7B"/>
    <w:rsid w:val="00965729"/>
    <w:rsid w:val="009716FE"/>
    <w:rsid w:val="009871DC"/>
    <w:rsid w:val="009D79D8"/>
    <w:rsid w:val="00A00731"/>
    <w:rsid w:val="00A03DBF"/>
    <w:rsid w:val="00A05B66"/>
    <w:rsid w:val="00A060D7"/>
    <w:rsid w:val="00A14BDF"/>
    <w:rsid w:val="00A31FC7"/>
    <w:rsid w:val="00A57FAB"/>
    <w:rsid w:val="00A63B30"/>
    <w:rsid w:val="00A91949"/>
    <w:rsid w:val="00AD0B1B"/>
    <w:rsid w:val="00AE51B3"/>
    <w:rsid w:val="00B235BA"/>
    <w:rsid w:val="00B36933"/>
    <w:rsid w:val="00B4197B"/>
    <w:rsid w:val="00B41DB0"/>
    <w:rsid w:val="00B43FC6"/>
    <w:rsid w:val="00B448D1"/>
    <w:rsid w:val="00B651CD"/>
    <w:rsid w:val="00B767C3"/>
    <w:rsid w:val="00B86BC6"/>
    <w:rsid w:val="00B92915"/>
    <w:rsid w:val="00BA455F"/>
    <w:rsid w:val="00BB6F12"/>
    <w:rsid w:val="00BD0C21"/>
    <w:rsid w:val="00BE4E9A"/>
    <w:rsid w:val="00BF1E30"/>
    <w:rsid w:val="00BF775B"/>
    <w:rsid w:val="00C14BDB"/>
    <w:rsid w:val="00C1570E"/>
    <w:rsid w:val="00C26541"/>
    <w:rsid w:val="00C71D17"/>
    <w:rsid w:val="00CA1752"/>
    <w:rsid w:val="00CD4720"/>
    <w:rsid w:val="00CF71A1"/>
    <w:rsid w:val="00D0792F"/>
    <w:rsid w:val="00D166E6"/>
    <w:rsid w:val="00D273E2"/>
    <w:rsid w:val="00D4494D"/>
    <w:rsid w:val="00D51389"/>
    <w:rsid w:val="00D52E34"/>
    <w:rsid w:val="00D86C9F"/>
    <w:rsid w:val="00D96E82"/>
    <w:rsid w:val="00DD2542"/>
    <w:rsid w:val="00DF2A93"/>
    <w:rsid w:val="00E00036"/>
    <w:rsid w:val="00E101BC"/>
    <w:rsid w:val="00E45761"/>
    <w:rsid w:val="00E9643E"/>
    <w:rsid w:val="00EA3FFF"/>
    <w:rsid w:val="00EC7A81"/>
    <w:rsid w:val="00ED1AD4"/>
    <w:rsid w:val="00ED49B8"/>
    <w:rsid w:val="00EE7003"/>
    <w:rsid w:val="00EF294B"/>
    <w:rsid w:val="00F04ABB"/>
    <w:rsid w:val="00F22187"/>
    <w:rsid w:val="00F30A45"/>
    <w:rsid w:val="00F364CB"/>
    <w:rsid w:val="00F403AF"/>
    <w:rsid w:val="00F87464"/>
    <w:rsid w:val="00F965D4"/>
    <w:rsid w:val="00FA17B3"/>
    <w:rsid w:val="00FB50A3"/>
    <w:rsid w:val="00FD1A00"/>
    <w:rsid w:val="00FF0FF8"/>
    <w:rsid w:val="0FF510DD"/>
    <w:rsid w:val="55B8D270"/>
    <w:rsid w:val="57F44A6C"/>
    <w:rsid w:val="58D158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A18363D"/>
  <w15:chartTrackingRefBased/>
  <w15:docId w15:val="{ED1156D3-8B75-47B4-B7FC-7B038038DE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86EC4"/>
    <w:pPr>
      <w:spacing w:after="240" w:line="276" w:lineRule="auto"/>
    </w:pPr>
    <w:rPr>
      <w:rFonts w:ascii="Segoe UI" w:hAnsi="Segoe UI" w:cs="Segoe UI"/>
      <w:color w:val="000000"/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6063CC"/>
    <w:pPr>
      <w:outlineLvl w:val="0"/>
    </w:pPr>
    <w:rPr>
      <w:rFonts w:ascii="Hypatia Sans Pro" w:hAnsi="Hypatia Sans Pro"/>
      <w:color w:val="00A4D2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403AF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cheduleHeaderDescription">
    <w:name w:val="Schedule Header Description"/>
    <w:basedOn w:val="Normal"/>
    <w:next w:val="Normal"/>
    <w:rsid w:val="008835D6"/>
    <w:pPr>
      <w:keepNext/>
      <w:jc w:val="center"/>
    </w:pPr>
    <w:rPr>
      <w:b/>
    </w:rPr>
  </w:style>
  <w:style w:type="paragraph" w:styleId="ListParagraph">
    <w:name w:val="List Paragraph"/>
    <w:basedOn w:val="Normal"/>
    <w:uiPriority w:val="34"/>
    <w:qFormat/>
    <w:rsid w:val="00D273E2"/>
    <w:pPr>
      <w:numPr>
        <w:numId w:val="9"/>
      </w:numPr>
      <w:spacing w:after="200"/>
      <w:ind w:left="714" w:hanging="357"/>
      <w:contextualSpacing/>
    </w:pPr>
    <w:rPr>
      <w:rFonts w:ascii="Lato" w:hAnsi="Lato"/>
      <w:lang w:eastAsia="en-GB"/>
    </w:rPr>
  </w:style>
  <w:style w:type="paragraph" w:styleId="EndnoteText">
    <w:name w:val="endnote text"/>
    <w:basedOn w:val="Normal"/>
    <w:link w:val="EndnoteTextChar"/>
    <w:semiHidden/>
    <w:rsid w:val="008835D6"/>
    <w:pPr>
      <w:spacing w:after="0" w:line="240" w:lineRule="auto"/>
    </w:pPr>
    <w:rPr>
      <w:rFonts w:ascii="Times New Roman" w:hAnsi="Times New Roman"/>
      <w:lang w:eastAsia="zh-CN"/>
    </w:rPr>
  </w:style>
  <w:style w:type="character" w:customStyle="1" w:styleId="EndnoteTextChar">
    <w:name w:val="Endnote Text Char"/>
    <w:link w:val="EndnoteText"/>
    <w:semiHidden/>
    <w:rsid w:val="008835D6"/>
    <w:rPr>
      <w:rFonts w:ascii="Times New Roman" w:eastAsia="Times New Roman" w:hAnsi="Times New Roman" w:cs="Times New Roman"/>
      <w:sz w:val="20"/>
      <w:szCs w:val="20"/>
      <w:lang w:val="en-US" w:eastAsia="zh-CN"/>
    </w:rPr>
  </w:style>
  <w:style w:type="character" w:styleId="CommentReference">
    <w:name w:val="annotation reference"/>
    <w:uiPriority w:val="99"/>
    <w:semiHidden/>
    <w:unhideWhenUsed/>
    <w:rsid w:val="00D52E3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52E34"/>
    <w:pPr>
      <w:spacing w:line="240" w:lineRule="auto"/>
    </w:pPr>
  </w:style>
  <w:style w:type="character" w:customStyle="1" w:styleId="CommentTextChar">
    <w:name w:val="Comment Text Char"/>
    <w:link w:val="CommentText"/>
    <w:uiPriority w:val="99"/>
    <w:rsid w:val="00D52E34"/>
    <w:rPr>
      <w:rFonts w:ascii="Tahoma" w:eastAsia="Times New Roman" w:hAnsi="Tahoma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52E3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D52E34"/>
    <w:rPr>
      <w:rFonts w:ascii="Tahoma" w:eastAsia="Times New Roman" w:hAnsi="Tahoma" w:cs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52E34"/>
    <w:pPr>
      <w:spacing w:after="0" w:line="240" w:lineRule="auto"/>
    </w:pPr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D52E34"/>
    <w:rPr>
      <w:rFonts w:ascii="Segoe UI" w:eastAsia="Times New Roman" w:hAnsi="Segoe UI" w:cs="Segoe UI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314450"/>
    <w:pPr>
      <w:autoSpaceDE w:val="0"/>
      <w:autoSpaceDN w:val="0"/>
      <w:adjustRightInd w:val="0"/>
      <w:spacing w:after="0" w:line="288" w:lineRule="auto"/>
      <w:textAlignment w:val="center"/>
    </w:pPr>
    <w:rPr>
      <w:rFonts w:ascii="Times" w:hAnsi="Times" w:cs="Times"/>
    </w:rPr>
  </w:style>
  <w:style w:type="table" w:styleId="TableGrid">
    <w:name w:val="Table Grid"/>
    <w:basedOn w:val="TableNormal"/>
    <w:uiPriority w:val="59"/>
    <w:rsid w:val="00314450"/>
    <w:rPr>
      <w:rFonts w:eastAsia="Times New Roman"/>
      <w:sz w:val="24"/>
      <w:szCs w:val="24"/>
      <w:lang w:val="es-ES_tradnl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character" w:customStyle="1" w:styleId="Heading1Char">
    <w:name w:val="Heading 1 Char"/>
    <w:link w:val="Heading1"/>
    <w:uiPriority w:val="9"/>
    <w:rsid w:val="006063CC"/>
    <w:rPr>
      <w:rFonts w:ascii="Hypatia Sans Pro" w:hAnsi="Hypatia Sans Pro" w:cs="Segoe UI"/>
      <w:color w:val="00A4D2"/>
      <w:sz w:val="28"/>
      <w:szCs w:val="28"/>
      <w:lang w:val="en-US" w:eastAsia="en-US"/>
    </w:rPr>
  </w:style>
  <w:style w:type="paragraph" w:customStyle="1" w:styleId="Tabletitle">
    <w:name w:val="Table title"/>
    <w:qFormat/>
    <w:rsid w:val="00D4494D"/>
    <w:pPr>
      <w:framePr w:hSpace="180" w:wrap="around" w:vAnchor="text" w:hAnchor="text" w:y="1"/>
      <w:suppressAutoHyphens/>
      <w:snapToGrid w:val="0"/>
      <w:contextualSpacing/>
      <w:suppressOverlap/>
    </w:pPr>
    <w:rPr>
      <w:rFonts w:ascii="Hypatia Sans Pro" w:hAnsi="Hypatia Sans Pro" w:cs="Segoe UI"/>
      <w:b/>
      <w:bCs/>
      <w:color w:val="00A4D2"/>
      <w:sz w:val="28"/>
      <w:szCs w:val="28"/>
      <w:lang w:eastAsia="es-ES"/>
    </w:rPr>
  </w:style>
  <w:style w:type="paragraph" w:styleId="Title">
    <w:name w:val="Title"/>
    <w:basedOn w:val="Normal"/>
    <w:link w:val="TitleChar"/>
    <w:uiPriority w:val="99"/>
    <w:qFormat/>
    <w:rsid w:val="00D166E6"/>
    <w:pPr>
      <w:suppressAutoHyphens/>
      <w:autoSpaceDE w:val="0"/>
      <w:autoSpaceDN w:val="0"/>
      <w:adjustRightInd w:val="0"/>
      <w:spacing w:after="0" w:line="240" w:lineRule="auto"/>
      <w:textAlignment w:val="center"/>
    </w:pPr>
    <w:rPr>
      <w:rFonts w:ascii="Lato" w:hAnsi="Lato" w:cs="Hypatia Sans Pro Black"/>
      <w:color w:val="13416B"/>
      <w:sz w:val="76"/>
      <w:szCs w:val="60"/>
      <w:lang w:eastAsia="en-GB"/>
    </w:rPr>
  </w:style>
  <w:style w:type="character" w:customStyle="1" w:styleId="TitleChar">
    <w:name w:val="Title Char"/>
    <w:link w:val="Title"/>
    <w:uiPriority w:val="99"/>
    <w:rsid w:val="00D166E6"/>
    <w:rPr>
      <w:rFonts w:ascii="Lato" w:hAnsi="Lato" w:cs="Hypatia Sans Pro Black"/>
      <w:color w:val="13416B"/>
      <w:sz w:val="76"/>
      <w:szCs w:val="60"/>
      <w:lang w:val="en-GB"/>
    </w:rPr>
  </w:style>
  <w:style w:type="paragraph" w:customStyle="1" w:styleId="copy">
    <w:name w:val="copy"/>
    <w:basedOn w:val="Normal"/>
    <w:uiPriority w:val="99"/>
    <w:rsid w:val="00A060D7"/>
    <w:pPr>
      <w:suppressAutoHyphens/>
      <w:autoSpaceDE w:val="0"/>
      <w:autoSpaceDN w:val="0"/>
      <w:adjustRightInd w:val="0"/>
      <w:spacing w:before="240"/>
      <w:textAlignment w:val="center"/>
    </w:pPr>
    <w:rPr>
      <w:rFonts w:ascii="Lato Medium" w:hAnsi="Lato Medium" w:cs="Lato Medium"/>
      <w:color w:val="302626"/>
      <w:lang w:eastAsia="en-GB"/>
    </w:rPr>
  </w:style>
  <w:style w:type="paragraph" w:customStyle="1" w:styleId="entradilla">
    <w:name w:val="entradilla"/>
    <w:basedOn w:val="Subtitle"/>
    <w:uiPriority w:val="99"/>
    <w:rsid w:val="00D166E6"/>
    <w:pPr>
      <w:spacing w:line="240" w:lineRule="auto"/>
    </w:pPr>
    <w:rPr>
      <w:color w:val="808080" w:themeColor="background1" w:themeShade="80"/>
    </w:rPr>
  </w:style>
  <w:style w:type="paragraph" w:styleId="Subtitle">
    <w:name w:val="Subtitle"/>
    <w:basedOn w:val="Normal"/>
    <w:link w:val="SubtitleChar"/>
    <w:uiPriority w:val="99"/>
    <w:qFormat/>
    <w:rsid w:val="00A57FAB"/>
    <w:pPr>
      <w:keepNext/>
      <w:suppressAutoHyphens/>
      <w:autoSpaceDE w:val="0"/>
      <w:autoSpaceDN w:val="0"/>
      <w:adjustRightInd w:val="0"/>
      <w:spacing w:before="283" w:after="0"/>
      <w:textAlignment w:val="center"/>
    </w:pPr>
    <w:rPr>
      <w:rFonts w:ascii="Hypatia Sans Pro" w:hAnsi="Hypatia Sans Pro" w:cs="Bebas Neue"/>
      <w:color w:val="F29114"/>
      <w:sz w:val="48"/>
      <w:szCs w:val="48"/>
      <w:lang w:eastAsia="en-GB"/>
    </w:rPr>
  </w:style>
  <w:style w:type="character" w:customStyle="1" w:styleId="SubtitleChar">
    <w:name w:val="Subtitle Char"/>
    <w:link w:val="Subtitle"/>
    <w:uiPriority w:val="99"/>
    <w:rsid w:val="00A57FAB"/>
    <w:rPr>
      <w:rFonts w:ascii="Hypatia Sans Pro" w:hAnsi="Hypatia Sans Pro" w:cs="Bebas Neue"/>
      <w:color w:val="F29114"/>
      <w:sz w:val="48"/>
      <w:szCs w:val="48"/>
      <w:lang w:val="en-GB"/>
    </w:rPr>
  </w:style>
  <w:style w:type="paragraph" w:customStyle="1" w:styleId="subsubtile">
    <w:name w:val="subsubtile"/>
    <w:basedOn w:val="copy"/>
    <w:uiPriority w:val="99"/>
    <w:rsid w:val="00ED1AD4"/>
    <w:pPr>
      <w:spacing w:before="57"/>
    </w:pPr>
    <w:rPr>
      <w:rFonts w:ascii="Lato Black" w:hAnsi="Lato Black" w:cs="Lato Black"/>
      <w:sz w:val="26"/>
      <w:szCs w:val="26"/>
    </w:rPr>
  </w:style>
  <w:style w:type="paragraph" w:customStyle="1" w:styleId="debajoprecio">
    <w:name w:val="debajo precio"/>
    <w:basedOn w:val="Normal"/>
    <w:uiPriority w:val="99"/>
    <w:rsid w:val="00F30A45"/>
    <w:pPr>
      <w:suppressAutoHyphens/>
      <w:autoSpaceDE w:val="0"/>
      <w:autoSpaceDN w:val="0"/>
      <w:adjustRightInd w:val="0"/>
      <w:spacing w:after="0" w:line="288" w:lineRule="auto"/>
      <w:textAlignment w:val="center"/>
    </w:pPr>
    <w:rPr>
      <w:rFonts w:ascii="Lato Medium" w:hAnsi="Lato Medium" w:cs="Lato Medium"/>
      <w:color w:val="302626"/>
      <w:sz w:val="16"/>
      <w:szCs w:val="16"/>
      <w:lang w:eastAsia="en-GB"/>
    </w:rPr>
  </w:style>
  <w:style w:type="paragraph" w:customStyle="1" w:styleId="Price">
    <w:name w:val="Price"/>
    <w:basedOn w:val="Normal"/>
    <w:uiPriority w:val="99"/>
    <w:rsid w:val="00F30A45"/>
    <w:pPr>
      <w:autoSpaceDE w:val="0"/>
      <w:autoSpaceDN w:val="0"/>
      <w:adjustRightInd w:val="0"/>
      <w:spacing w:after="0" w:line="360" w:lineRule="atLeast"/>
      <w:textAlignment w:val="center"/>
    </w:pPr>
    <w:rPr>
      <w:rFonts w:ascii="Hypatia Sans Pro" w:hAnsi="Hypatia Sans Pro" w:cs="Bebas Neue"/>
      <w:b/>
      <w:bCs/>
      <w:sz w:val="28"/>
      <w:szCs w:val="28"/>
      <w:lang w:eastAsia="en-GB"/>
    </w:rPr>
  </w:style>
  <w:style w:type="paragraph" w:customStyle="1" w:styleId="NoParagraphStyle">
    <w:name w:val="[No Paragraph Style]"/>
    <w:rsid w:val="00ED1AD4"/>
    <w:pPr>
      <w:autoSpaceDE w:val="0"/>
      <w:autoSpaceDN w:val="0"/>
      <w:adjustRightInd w:val="0"/>
      <w:spacing w:line="288" w:lineRule="auto"/>
      <w:textAlignment w:val="center"/>
    </w:pPr>
    <w:rPr>
      <w:rFonts w:ascii="Lato Black" w:hAnsi="Lato Black"/>
      <w:color w:val="000000"/>
      <w:sz w:val="24"/>
      <w:szCs w:val="24"/>
    </w:rPr>
  </w:style>
  <w:style w:type="table" w:styleId="TableGridLight">
    <w:name w:val="Grid Table Light"/>
    <w:basedOn w:val="TableNormal"/>
    <w:uiPriority w:val="40"/>
    <w:rsid w:val="00AD0B1B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tablecopysmall">
    <w:name w:val="table copy small"/>
    <w:basedOn w:val="copy"/>
    <w:qFormat/>
    <w:rsid w:val="0026428C"/>
    <w:pPr>
      <w:spacing w:before="0" w:after="120"/>
    </w:pPr>
    <w:rPr>
      <w:sz w:val="16"/>
      <w:szCs w:val="16"/>
    </w:rPr>
  </w:style>
  <w:style w:type="paragraph" w:customStyle="1" w:styleId="titletable">
    <w:name w:val="title table"/>
    <w:basedOn w:val="copy"/>
    <w:qFormat/>
    <w:rsid w:val="00587C3A"/>
    <w:pPr>
      <w:spacing w:before="100" w:beforeAutospacing="1" w:after="0"/>
    </w:pPr>
  </w:style>
  <w:style w:type="paragraph" w:customStyle="1" w:styleId="a">
    <w:name w:val="+"/>
    <w:basedOn w:val="debajoprecio"/>
    <w:qFormat/>
    <w:rsid w:val="006522FE"/>
    <w:pPr>
      <w:spacing w:line="276" w:lineRule="auto"/>
    </w:pPr>
    <w:rPr>
      <w:color w:val="F29114"/>
      <w:sz w:val="20"/>
      <w:szCs w:val="20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403AF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aul.Bullock\Downloads\Proposal%202023%20(3)%20(1)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4943E03D21409458C563385EC82CF9D" ma:contentTypeVersion="16" ma:contentTypeDescription="Create a new document." ma:contentTypeScope="" ma:versionID="6c33236aa19c84073bd918ca3cb867e8">
  <xsd:schema xmlns:xsd="http://www.w3.org/2001/XMLSchema" xmlns:xs="http://www.w3.org/2001/XMLSchema" xmlns:p="http://schemas.microsoft.com/office/2006/metadata/properties" xmlns:ns2="89637aa1-7b48-4060-803a-c34c58bc8bfc" xmlns:ns3="be2b0b65-5089-4106-bb34-2edddfc01d42" targetNamespace="http://schemas.microsoft.com/office/2006/metadata/properties" ma:root="true" ma:fieldsID="13775cba076172efd2c52a4c8e34602a" ns2:_="" ns3:_="">
    <xsd:import namespace="89637aa1-7b48-4060-803a-c34c58bc8bfc"/>
    <xsd:import namespace="be2b0b65-5089-4106-bb34-2edddfc01d4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637aa1-7b48-4060-803a-c34c58bc8bf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b7c6541b-5fbd-4626-9433-52d72c03e0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hidden="true" ma:internalName="MediaServiceOCR" ma:readOnly="true">
      <xsd:simpleType>
        <xsd:restriction base="dms:Note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2b0b65-5089-4106-bb34-2edddfc01d42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0b4e1055-39ed-4ab2-90b8-c0740928b36e}" ma:internalName="TaxCatchAll" ma:readOnly="false" ma:showField="CatchAllData" ma:web="be2b0b65-5089-4106-bb34-2edddfc01d4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9637aa1-7b48-4060-803a-c34c58bc8bfc">
      <Terms xmlns="http://schemas.microsoft.com/office/infopath/2007/PartnerControls"/>
    </lcf76f155ced4ddcb4097134ff3c332f>
    <TaxCatchAll xmlns="be2b0b65-5089-4106-bb34-2edddfc01d42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88C15F6-3759-463A-8382-F872E0DAFD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9637aa1-7b48-4060-803a-c34c58bc8bfc"/>
    <ds:schemaRef ds:uri="be2b0b65-5089-4106-bb34-2edddfc01d4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EB8C2D3-6CA4-4B36-98F2-DEBED56396F2}">
  <ds:schemaRefs>
    <ds:schemaRef ds:uri="http://schemas.microsoft.com/office/2006/metadata/properties"/>
    <ds:schemaRef ds:uri="http://purl.org/dc/terms/"/>
    <ds:schemaRef ds:uri="http://purl.org/dc/dcmitype/"/>
    <ds:schemaRef ds:uri="http://schemas.openxmlformats.org/package/2006/metadata/core-properties"/>
    <ds:schemaRef ds:uri="89637aa1-7b48-4060-803a-c34c58bc8bfc"/>
    <ds:schemaRef ds:uri="http://schemas.microsoft.com/office/2006/documentManagement/types"/>
    <ds:schemaRef ds:uri="http://purl.org/dc/elements/1.1/"/>
    <ds:schemaRef ds:uri="http://schemas.microsoft.com/office/infopath/2007/PartnerControls"/>
    <ds:schemaRef ds:uri="be2b0b65-5089-4106-bb34-2edddfc01d42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B50C8E6E-5DD4-4A11-937D-A6DF84850D7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CEE0393-72BA-45C8-918A-A6E46FB6FED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Proposal 2023 (3) (1)</Template>
  <TotalTime>25</TotalTime>
  <Pages>2</Pages>
  <Words>167</Words>
  <Characters>958</Characters>
  <Application>Microsoft Office Word</Application>
  <DocSecurity>0</DocSecurity>
  <Lines>7</Lines>
  <Paragraphs>2</Paragraphs>
  <ScaleCrop>false</ScaleCrop>
  <Company/>
  <LinksUpToDate>false</LinksUpToDate>
  <CharactersWithSpaces>1123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Bullock</dc:creator>
  <cp:keywords/>
  <dc:description/>
  <cp:lastModifiedBy>Stacy Henshall</cp:lastModifiedBy>
  <cp:revision>13</cp:revision>
  <cp:lastPrinted>2020-02-04T08:01:00Z</cp:lastPrinted>
  <dcterms:created xsi:type="dcterms:W3CDTF">2025-10-09T11:34:00Z</dcterms:created>
  <dcterms:modified xsi:type="dcterms:W3CDTF">2025-10-22T10:01:00Z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0x01010004943E03D21409458C563385EC82CF9D</vt:lpwstr>
  </property>
  <property fmtid="{D5CDD505-2E9C-101B-9397-08002B2CF9AE}" pid="3" name="MediaServiceImageTags">
    <vt:lpwstr/>
  </property>
</Properties>
</file>